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1771" w14:textId="77777777" w:rsidR="00041B4B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SKOTTE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690B5198" w14:textId="77777777" w:rsidR="00041B4B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Coventry. </w:t>
      </w:r>
    </w:p>
    <w:p w14:paraId="724624AF" w14:textId="77777777" w:rsidR="00041B4B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A4012" w14:textId="77777777" w:rsidR="00041B4B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894A2" w14:textId="77777777" w:rsidR="00041B4B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7AEAD720" w14:textId="77777777" w:rsidR="00041B4B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1E4BE362" w14:textId="77777777" w:rsidR="00041B4B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5EEAB6" w14:textId="77777777" w:rsidR="00041B4B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5F263A" w14:textId="77777777" w:rsidR="00041B4B" w:rsidRPr="004F290A" w:rsidRDefault="00041B4B" w:rsidP="00041B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p w14:paraId="4DAB5AAE" w14:textId="414A5E4E" w:rsidR="00BA00AB" w:rsidRPr="00041B4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41B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DE9AA" w14:textId="77777777" w:rsidR="00041B4B" w:rsidRDefault="00041B4B" w:rsidP="009139A6">
      <w:r>
        <w:separator/>
      </w:r>
    </w:p>
  </w:endnote>
  <w:endnote w:type="continuationSeparator" w:id="0">
    <w:p w14:paraId="73E176FF" w14:textId="77777777" w:rsidR="00041B4B" w:rsidRDefault="00041B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67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24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DFC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A3FF" w14:textId="77777777" w:rsidR="00041B4B" w:rsidRDefault="00041B4B" w:rsidP="009139A6">
      <w:r>
        <w:separator/>
      </w:r>
    </w:p>
  </w:footnote>
  <w:footnote w:type="continuationSeparator" w:id="0">
    <w:p w14:paraId="00EA53DE" w14:textId="77777777" w:rsidR="00041B4B" w:rsidRDefault="00041B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5B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3A4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CE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B4B"/>
    <w:rsid w:val="00041B4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07B7E"/>
  <w15:chartTrackingRefBased/>
  <w15:docId w15:val="{49C55E0C-EA8D-48D8-9504-5B4DF9D4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2021-06-06T16:19:00Z</dcterms:created>
  <dcterms:modified xsi:type="dcterms:W3CDTF">2021-06-06T16:19:00Z</dcterms:modified>
</cp:coreProperties>
</file>